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533" w:rsidRPr="00B85A94" w:rsidRDefault="00610EED" w:rsidP="00E74533">
      <w:pPr>
        <w:jc w:val="center"/>
        <w:rPr>
          <w:rFonts w:ascii="Arial" w:hAnsi="Arial" w:cs="Arial"/>
          <w:b/>
          <w:sz w:val="28"/>
          <w:szCs w:val="28"/>
        </w:rPr>
      </w:pPr>
      <w:r w:rsidRPr="00B85A94">
        <w:rPr>
          <w:rFonts w:ascii="Arial" w:hAnsi="Arial" w:cs="Arial"/>
          <w:b/>
          <w:sz w:val="28"/>
          <w:szCs w:val="28"/>
        </w:rPr>
        <w:t xml:space="preserve">IZJAVA </w:t>
      </w:r>
      <w:r w:rsidR="00C33913">
        <w:rPr>
          <w:rFonts w:ascii="Arial" w:hAnsi="Arial" w:cs="Arial"/>
          <w:b/>
          <w:sz w:val="28"/>
          <w:szCs w:val="28"/>
        </w:rPr>
        <w:t xml:space="preserve">O </w:t>
      </w:r>
      <w:r w:rsidR="00953C4E">
        <w:rPr>
          <w:rFonts w:ascii="Arial" w:hAnsi="Arial" w:cs="Arial"/>
          <w:b/>
          <w:sz w:val="28"/>
          <w:szCs w:val="28"/>
        </w:rPr>
        <w:t xml:space="preserve">VARNOSTNEM PREVERJANJU </w:t>
      </w:r>
      <w:r w:rsidR="00F127C4">
        <w:rPr>
          <w:rFonts w:ascii="Arial" w:hAnsi="Arial" w:cs="Arial"/>
          <w:b/>
          <w:sz w:val="28"/>
          <w:szCs w:val="28"/>
        </w:rPr>
        <w:t>V SKLADU Z DOLOČ</w:t>
      </w:r>
      <w:r w:rsidR="00CF7C41">
        <w:rPr>
          <w:rFonts w:ascii="Arial" w:hAnsi="Arial" w:cs="Arial"/>
          <w:b/>
          <w:sz w:val="28"/>
          <w:szCs w:val="28"/>
        </w:rPr>
        <w:t>BAMI</w:t>
      </w:r>
      <w:r w:rsidR="00832371">
        <w:rPr>
          <w:rFonts w:ascii="Arial" w:hAnsi="Arial" w:cs="Arial"/>
          <w:b/>
          <w:sz w:val="28"/>
          <w:szCs w:val="28"/>
        </w:rPr>
        <w:t xml:space="preserve"> </w:t>
      </w:r>
      <w:r w:rsidR="00F127C4">
        <w:rPr>
          <w:rFonts w:ascii="Arial" w:hAnsi="Arial" w:cs="Arial"/>
          <w:b/>
          <w:sz w:val="28"/>
          <w:szCs w:val="28"/>
        </w:rPr>
        <w:t>ZAKONA</w:t>
      </w:r>
      <w:r w:rsidR="00E3534E">
        <w:rPr>
          <w:rFonts w:ascii="Arial" w:hAnsi="Arial" w:cs="Arial"/>
          <w:b/>
          <w:sz w:val="28"/>
          <w:szCs w:val="28"/>
        </w:rPr>
        <w:t xml:space="preserve"> O ZUNANJIH ZADEVAH</w:t>
      </w:r>
    </w:p>
    <w:p w:rsidR="00E74533" w:rsidRPr="00B85A94" w:rsidRDefault="00E74533" w:rsidP="00E74533">
      <w:pPr>
        <w:rPr>
          <w:rFonts w:ascii="Arial" w:hAnsi="Arial" w:cs="Arial"/>
        </w:rPr>
      </w:pPr>
    </w:p>
    <w:p w:rsidR="00E74533" w:rsidRPr="00191FA7" w:rsidRDefault="00E74533" w:rsidP="00E74533">
      <w:pPr>
        <w:rPr>
          <w:rFonts w:ascii="Arial" w:hAnsi="Arial" w:cs="Arial"/>
          <w:sz w:val="22"/>
          <w:szCs w:val="22"/>
        </w:rPr>
      </w:pPr>
    </w:p>
    <w:p w:rsidR="00CF7C41" w:rsidRPr="00191FA7" w:rsidRDefault="00E74533" w:rsidP="00CF7C41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>Naročnik je dolžan</w:t>
      </w:r>
      <w:r w:rsidR="00953C4E">
        <w:rPr>
          <w:rFonts w:ascii="Arial" w:hAnsi="Arial" w:cs="Arial"/>
          <w:sz w:val="22"/>
          <w:szCs w:val="22"/>
        </w:rPr>
        <w:t xml:space="preserve"> </w:t>
      </w:r>
      <w:r w:rsidR="00832371" w:rsidRPr="00832371">
        <w:rPr>
          <w:rFonts w:ascii="Arial" w:hAnsi="Arial" w:cs="Arial"/>
          <w:sz w:val="22"/>
          <w:szCs w:val="22"/>
        </w:rPr>
        <w:t>opraviti varnostno preverjanje vseh oseb, ki bodo opravljala dela predmetnega javnega naročila v skladu z 16a. členom Zakona o zunanjih zadevah (Ur.l. RS št. 113/2003-UPB1</w:t>
      </w:r>
      <w:r w:rsidR="00CF7C41" w:rsidRPr="00CF7C41">
        <w:rPr>
          <w:rFonts w:ascii="Arial" w:hAnsi="Arial" w:cs="Arial"/>
          <w:sz w:val="22"/>
          <w:szCs w:val="22"/>
        </w:rPr>
        <w:t xml:space="preserve"> </w:t>
      </w:r>
      <w:r w:rsidR="00CF7C41">
        <w:rPr>
          <w:rFonts w:ascii="Arial" w:hAnsi="Arial" w:cs="Arial"/>
          <w:sz w:val="22"/>
          <w:szCs w:val="22"/>
        </w:rPr>
        <w:t>s spremembami in dopolnitvami).</w:t>
      </w:r>
    </w:p>
    <w:p w:rsidR="008D33E1" w:rsidRPr="00191FA7" w:rsidRDefault="008D33E1" w:rsidP="00CF7C41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836663" w:rsidRPr="00191FA7" w:rsidTr="00832371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191FA7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42255E" w:rsidTr="00832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191FA7" w:rsidRDefault="00DA7293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Naročnik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93" w:rsidRPr="00CF7C41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CF7C41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:rsidR="00DA7293" w:rsidRPr="00CF7C41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CF7C41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:rsidR="00DA7293" w:rsidRPr="00CF7C41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CF7C41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:rsidR="00DA7293" w:rsidRPr="00191FA7" w:rsidRDefault="00DA7293" w:rsidP="00130A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7C41">
              <w:rPr>
                <w:rFonts w:ascii="Arial" w:hAnsi="Arial" w:cs="Arial"/>
                <w:sz w:val="22"/>
                <w:szCs w:val="22"/>
              </w:rPr>
              <w:t>1000 Ljubljana</w:t>
            </w:r>
            <w:bookmarkStart w:id="0" w:name="_GoBack"/>
            <w:bookmarkEnd w:id="0"/>
          </w:p>
        </w:tc>
      </w:tr>
      <w:tr w:rsidR="0042255E" w:rsidTr="00CF7C41">
        <w:trPr>
          <w:trHeight w:val="5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191FA7" w:rsidRDefault="00DA7293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Oznaka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191FA7" w:rsidRDefault="006C1E38" w:rsidP="0054502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001/18 JN MZZ</w:t>
            </w:r>
          </w:p>
        </w:tc>
      </w:tr>
      <w:tr w:rsidR="00DA7293" w:rsidRPr="00191FA7" w:rsidTr="00CF7C41">
        <w:trPr>
          <w:trHeight w:val="7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191FA7" w:rsidRDefault="00DA7293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93" w:rsidRPr="00191FA7" w:rsidRDefault="0054502E" w:rsidP="004058A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4502E">
              <w:rPr>
                <w:rFonts w:ascii="Arial" w:hAnsi="Arial" w:cs="Arial"/>
                <w:sz w:val="22"/>
                <w:szCs w:val="22"/>
              </w:rPr>
              <w:t>Urejanje, evidentiranje in digitalizacija dokumentarnega in arhivskega gradiva Ministrstva za zunanje zadeve</w:t>
            </w:r>
          </w:p>
        </w:tc>
      </w:tr>
      <w:tr w:rsidR="006E5FE8" w:rsidRPr="00191FA7" w:rsidTr="00CF7C41">
        <w:trPr>
          <w:trHeight w:val="451"/>
        </w:trPr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CF7C41" w:rsidRDefault="006E5FE8" w:rsidP="00CF7C41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7C41">
              <w:rPr>
                <w:rFonts w:ascii="Arial" w:hAnsi="Arial" w:cs="Arial"/>
                <w:b/>
                <w:bCs/>
                <w:sz w:val="22"/>
                <w:szCs w:val="22"/>
              </w:rPr>
              <w:t>Podatki o pravni osebi – ponudniku</w:t>
            </w:r>
          </w:p>
        </w:tc>
      </w:tr>
      <w:tr w:rsidR="006E5FE8" w:rsidRPr="00191FA7" w:rsidTr="0054502E">
        <w:trPr>
          <w:trHeight w:val="9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191FA7" w:rsidRDefault="006E5FE8" w:rsidP="0054502E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191FA7" w:rsidRDefault="006E5FE8" w:rsidP="0054502E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E5FE8" w:rsidRPr="00191FA7" w:rsidTr="0054502E">
        <w:trPr>
          <w:trHeight w:val="73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191FA7" w:rsidRDefault="006E5FE8" w:rsidP="0054502E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Default="006E5FE8" w:rsidP="0054502E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32371" w:rsidRPr="00191FA7" w:rsidRDefault="00832371" w:rsidP="0054502E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36663" w:rsidRPr="00191FA7" w:rsidRDefault="00836663" w:rsidP="006D4FC4">
      <w:pPr>
        <w:rPr>
          <w:rFonts w:ascii="Arial" w:hAnsi="Arial" w:cs="Arial"/>
          <w:sz w:val="22"/>
          <w:szCs w:val="22"/>
        </w:rPr>
      </w:pPr>
    </w:p>
    <w:p w:rsidR="00994B35" w:rsidRDefault="00994B35" w:rsidP="00CE6B89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Spodaj podpisani </w:t>
      </w:r>
      <w:r w:rsidR="00610EED" w:rsidRPr="00191FA7">
        <w:rPr>
          <w:rFonts w:ascii="Arial" w:hAnsi="Arial" w:cs="Arial"/>
          <w:sz w:val="22"/>
          <w:szCs w:val="22"/>
        </w:rPr>
        <w:t xml:space="preserve">zastopnik izjavljam, da </w:t>
      </w:r>
      <w:r w:rsidR="00953C4E">
        <w:rPr>
          <w:rFonts w:ascii="Arial" w:hAnsi="Arial" w:cs="Arial"/>
          <w:sz w:val="22"/>
          <w:szCs w:val="22"/>
        </w:rPr>
        <w:t>sem seznanjen</w:t>
      </w:r>
      <w:r w:rsidR="00DC04FC">
        <w:rPr>
          <w:rFonts w:ascii="Arial" w:hAnsi="Arial" w:cs="Arial"/>
          <w:sz w:val="22"/>
          <w:szCs w:val="22"/>
        </w:rPr>
        <w:t xml:space="preserve"> s pogojem preverjanja in da bom zagotovil osebje, ki bo opravilo</w:t>
      </w:r>
      <w:r w:rsidR="00953C4E">
        <w:rPr>
          <w:rFonts w:ascii="Arial" w:hAnsi="Arial" w:cs="Arial"/>
          <w:sz w:val="22"/>
          <w:szCs w:val="22"/>
        </w:rPr>
        <w:t xml:space="preserve"> preverjanje</w:t>
      </w:r>
      <w:r w:rsidR="00435F04">
        <w:rPr>
          <w:rFonts w:ascii="Arial" w:hAnsi="Arial" w:cs="Arial"/>
          <w:sz w:val="22"/>
          <w:szCs w:val="22"/>
        </w:rPr>
        <w:t xml:space="preserve"> pred začetkom opravljanja</w:t>
      </w:r>
      <w:r w:rsidR="00953C4E">
        <w:rPr>
          <w:rFonts w:ascii="Arial" w:hAnsi="Arial" w:cs="Arial"/>
          <w:sz w:val="22"/>
          <w:szCs w:val="22"/>
        </w:rPr>
        <w:t xml:space="preserve"> del, ki so predmet javnega naročila na območju Ministrstva za zunanje zadeve.</w:t>
      </w:r>
    </w:p>
    <w:p w:rsidR="00953C4E" w:rsidRDefault="00953C4E" w:rsidP="00CE6B89">
      <w:pPr>
        <w:jc w:val="both"/>
        <w:rPr>
          <w:rFonts w:ascii="Arial" w:hAnsi="Arial" w:cs="Arial"/>
          <w:sz w:val="22"/>
          <w:szCs w:val="22"/>
        </w:rPr>
      </w:pPr>
    </w:p>
    <w:p w:rsidR="00953C4E" w:rsidRDefault="00953C4E" w:rsidP="00CE6B8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Osebje ponudnik</w:t>
      </w:r>
      <w:r w:rsidR="00C33913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/izvajalca del, ki ne bo opravi</w:t>
      </w:r>
      <w:r w:rsidR="00DC04FC">
        <w:rPr>
          <w:rFonts w:ascii="Arial" w:hAnsi="Arial" w:cs="Arial"/>
          <w:sz w:val="22"/>
          <w:szCs w:val="22"/>
        </w:rPr>
        <w:t>lo</w:t>
      </w:r>
      <w:r>
        <w:rPr>
          <w:rFonts w:ascii="Arial" w:hAnsi="Arial" w:cs="Arial"/>
          <w:sz w:val="22"/>
          <w:szCs w:val="22"/>
        </w:rPr>
        <w:t xml:space="preserve"> preverjan</w:t>
      </w:r>
      <w:r w:rsidR="00C33913">
        <w:rPr>
          <w:rFonts w:ascii="Arial" w:hAnsi="Arial" w:cs="Arial"/>
          <w:sz w:val="22"/>
          <w:szCs w:val="22"/>
        </w:rPr>
        <w:t>ja</w:t>
      </w:r>
      <w:r>
        <w:rPr>
          <w:rFonts w:ascii="Arial" w:hAnsi="Arial" w:cs="Arial"/>
          <w:sz w:val="22"/>
          <w:szCs w:val="22"/>
        </w:rPr>
        <w:t xml:space="preserve"> ali ne bo dobilo ugodn</w:t>
      </w:r>
      <w:r w:rsidR="00DC04F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rešitv</w:t>
      </w:r>
      <w:r w:rsidR="00DC04FC">
        <w:rPr>
          <w:rFonts w:ascii="Arial" w:hAnsi="Arial" w:cs="Arial"/>
          <w:sz w:val="22"/>
          <w:szCs w:val="22"/>
        </w:rPr>
        <w:t>e,</w:t>
      </w:r>
      <w:r>
        <w:rPr>
          <w:rFonts w:ascii="Arial" w:hAnsi="Arial" w:cs="Arial"/>
          <w:sz w:val="22"/>
          <w:szCs w:val="22"/>
        </w:rPr>
        <w:t xml:space="preserve"> </w:t>
      </w:r>
      <w:r w:rsidR="00C33913">
        <w:rPr>
          <w:rFonts w:ascii="Arial" w:hAnsi="Arial" w:cs="Arial"/>
          <w:sz w:val="22"/>
          <w:szCs w:val="22"/>
        </w:rPr>
        <w:t>ne bo moglo opravljati del</w:t>
      </w:r>
      <w:r>
        <w:rPr>
          <w:rFonts w:ascii="Arial" w:hAnsi="Arial" w:cs="Arial"/>
          <w:sz w:val="22"/>
          <w:szCs w:val="22"/>
        </w:rPr>
        <w:t>, ki so predmet javnega naročila.</w:t>
      </w:r>
    </w:p>
    <w:p w:rsidR="00610EED" w:rsidRPr="00191FA7" w:rsidRDefault="00610EED" w:rsidP="00CE6B89">
      <w:pPr>
        <w:jc w:val="both"/>
        <w:rPr>
          <w:rFonts w:ascii="Arial" w:hAnsi="Arial" w:cs="Arial"/>
          <w:sz w:val="22"/>
          <w:szCs w:val="22"/>
        </w:rPr>
      </w:pPr>
    </w:p>
    <w:p w:rsidR="00D33934" w:rsidRPr="00191FA7" w:rsidRDefault="00D33934" w:rsidP="00D33934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 podpisom te izjave </w:t>
      </w:r>
      <w:r w:rsidR="00E3534E">
        <w:rPr>
          <w:rFonts w:ascii="Arial" w:hAnsi="Arial" w:cs="Arial"/>
          <w:sz w:val="22"/>
          <w:szCs w:val="22"/>
        </w:rPr>
        <w:t>sem seznanjen z zahtevo naročnika in sem o tem obvestil zaposlene</w:t>
      </w:r>
      <w:r w:rsidRPr="00191FA7">
        <w:rPr>
          <w:rFonts w:ascii="Arial" w:hAnsi="Arial" w:cs="Arial"/>
          <w:sz w:val="22"/>
          <w:szCs w:val="22"/>
        </w:rPr>
        <w:t>.</w:t>
      </w:r>
    </w:p>
    <w:p w:rsidR="00901167" w:rsidRPr="00191FA7" w:rsidRDefault="00901167" w:rsidP="00901167">
      <w:pPr>
        <w:jc w:val="both"/>
        <w:rPr>
          <w:rFonts w:ascii="Arial" w:hAnsi="Arial" w:cs="Arial"/>
          <w:sz w:val="22"/>
          <w:szCs w:val="22"/>
        </w:rPr>
      </w:pPr>
    </w:p>
    <w:p w:rsidR="00901167" w:rsidRPr="00191FA7" w:rsidRDefault="00901167" w:rsidP="00901167">
      <w:pPr>
        <w:jc w:val="both"/>
        <w:rPr>
          <w:rFonts w:ascii="Arial" w:hAnsi="Arial" w:cs="Arial"/>
          <w:sz w:val="22"/>
          <w:szCs w:val="22"/>
        </w:rPr>
      </w:pPr>
    </w:p>
    <w:p w:rsidR="0059118E" w:rsidRPr="00191FA7" w:rsidRDefault="0059118E" w:rsidP="002744D6">
      <w:pPr>
        <w:rPr>
          <w:rFonts w:ascii="Arial" w:hAnsi="Arial" w:cs="Arial"/>
          <w:sz w:val="22"/>
          <w:szCs w:val="22"/>
        </w:rPr>
      </w:pPr>
    </w:p>
    <w:p w:rsidR="00191FA7" w:rsidRDefault="00610EED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191FA7">
        <w:rPr>
          <w:rFonts w:ascii="Arial" w:hAnsi="Arial" w:cs="Arial"/>
          <w:color w:val="000000"/>
          <w:sz w:val="22"/>
          <w:szCs w:val="22"/>
        </w:rPr>
        <w:t>Zakoniti zastopnik</w:t>
      </w:r>
      <w:r w:rsidR="0059118E" w:rsidRPr="00191FA7">
        <w:rPr>
          <w:rFonts w:ascii="Arial" w:hAnsi="Arial" w:cs="Arial"/>
          <w:color w:val="000000"/>
          <w:sz w:val="22"/>
          <w:szCs w:val="22"/>
        </w:rPr>
        <w:t>:</w:t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:rsidR="00191FA7" w:rsidRDefault="00191FA7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  <w:t>Ime in priimek:</w:t>
      </w: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  <w:t>Podpis in žig:</w:t>
      </w:r>
    </w:p>
    <w:p w:rsidR="008D33E1" w:rsidRPr="00191FA7" w:rsidRDefault="008D33E1" w:rsidP="002744D6">
      <w:pPr>
        <w:rPr>
          <w:rFonts w:ascii="Arial" w:hAnsi="Arial" w:cs="Arial"/>
          <w:sz w:val="22"/>
          <w:szCs w:val="22"/>
        </w:rPr>
      </w:pPr>
    </w:p>
    <w:p w:rsidR="002E4846" w:rsidRPr="00191FA7" w:rsidRDefault="002E4846" w:rsidP="002E4846">
      <w:pPr>
        <w:keepNext/>
        <w:keepLines/>
        <w:jc w:val="both"/>
        <w:rPr>
          <w:rFonts w:ascii="Arial" w:hAnsi="Arial" w:cs="Arial"/>
          <w:color w:val="000000"/>
          <w:sz w:val="22"/>
          <w:szCs w:val="22"/>
        </w:rPr>
      </w:pPr>
    </w:p>
    <w:sectPr w:rsidR="002E4846" w:rsidRPr="00191FA7" w:rsidSect="00901167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83D" w:rsidRDefault="00F3083D" w:rsidP="002E4846">
      <w:r>
        <w:separator/>
      </w:r>
    </w:p>
  </w:endnote>
  <w:endnote w:type="continuationSeparator" w:id="0">
    <w:p w:rsidR="00F3083D" w:rsidRDefault="00F3083D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C04FC" w:rsidTr="00191FA7">
      <w:tc>
        <w:tcPr>
          <w:tcW w:w="9639" w:type="dxa"/>
        </w:tcPr>
        <w:p w:rsidR="00DC04FC" w:rsidRPr="006907EA" w:rsidRDefault="00DC04FC" w:rsidP="003C3B89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CF7C4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CF7C4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83D" w:rsidRDefault="00F3083D" w:rsidP="002E4846">
      <w:r>
        <w:separator/>
      </w:r>
    </w:p>
  </w:footnote>
  <w:footnote w:type="continuationSeparator" w:id="0">
    <w:p w:rsidR="00F3083D" w:rsidRDefault="00F3083D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4FC" w:rsidRPr="003C3B89" w:rsidRDefault="00DC04FC">
    <w:pPr>
      <w:pStyle w:val="Header"/>
      <w:rPr>
        <w:rFonts w:ascii="Arial" w:hAnsi="Arial" w:cs="Arial"/>
        <w:sz w:val="16"/>
        <w:szCs w:val="16"/>
        <w:u w:val="single"/>
      </w:rPr>
    </w:pPr>
    <w:r w:rsidRPr="003C3B89">
      <w:rPr>
        <w:rFonts w:ascii="Arial" w:hAnsi="Arial" w:cs="Arial"/>
        <w:sz w:val="16"/>
        <w:szCs w:val="16"/>
        <w:u w:val="single"/>
      </w:rPr>
      <w:t>O</w:t>
    </w:r>
    <w:r>
      <w:rPr>
        <w:rFonts w:ascii="Arial" w:hAnsi="Arial" w:cs="Arial"/>
        <w:sz w:val="16"/>
        <w:szCs w:val="16"/>
        <w:u w:val="single"/>
      </w:rPr>
      <w:t>brazec P-12</w:t>
    </w:r>
    <w:r w:rsidR="00783F47">
      <w:rPr>
        <w:rFonts w:ascii="Arial" w:hAnsi="Arial" w:cs="Arial"/>
        <w:sz w:val="16"/>
        <w:szCs w:val="16"/>
        <w:u w:val="single"/>
      </w:rPr>
      <w:t xml:space="preserve">  </w:t>
    </w:r>
    <w:r>
      <w:rPr>
        <w:rFonts w:ascii="Arial" w:hAnsi="Arial" w:cs="Arial"/>
        <w:sz w:val="16"/>
        <w:szCs w:val="16"/>
        <w:u w:val="single"/>
      </w:rPr>
      <w:t xml:space="preserve">                                               </w:t>
    </w:r>
    <w:r w:rsidR="007D48A0">
      <w:rPr>
        <w:rFonts w:ascii="Arial" w:hAnsi="Arial" w:cs="Arial"/>
        <w:sz w:val="16"/>
        <w:szCs w:val="16"/>
        <w:u w:val="single"/>
      </w:rPr>
      <w:t xml:space="preserve">                </w:t>
    </w:r>
    <w:r>
      <w:rPr>
        <w:rFonts w:ascii="Arial" w:hAnsi="Arial" w:cs="Arial"/>
        <w:sz w:val="16"/>
        <w:szCs w:val="16"/>
        <w:u w:val="single"/>
      </w:rPr>
      <w:t xml:space="preserve"> </w:t>
    </w:r>
    <w:r w:rsidRPr="003C3B89">
      <w:rPr>
        <w:rFonts w:ascii="Arial" w:hAnsi="Arial" w:cs="Arial"/>
        <w:sz w:val="16"/>
        <w:szCs w:val="16"/>
        <w:u w:val="single"/>
      </w:rPr>
      <w:tab/>
      <w:t xml:space="preserve">Izjava o </w:t>
    </w:r>
    <w:r>
      <w:rPr>
        <w:rFonts w:ascii="Arial" w:hAnsi="Arial" w:cs="Arial"/>
        <w:sz w:val="16"/>
        <w:szCs w:val="16"/>
        <w:u w:val="single"/>
      </w:rPr>
      <w:t>o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določili </w:t>
    </w:r>
    <w:r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12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5C18"/>
    <w:rsid w:val="00015E3D"/>
    <w:rsid w:val="00026CCE"/>
    <w:rsid w:val="00042012"/>
    <w:rsid w:val="0005118D"/>
    <w:rsid w:val="00073B7D"/>
    <w:rsid w:val="00095EB6"/>
    <w:rsid w:val="000F54DF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744A"/>
    <w:rsid w:val="00241EBB"/>
    <w:rsid w:val="00242BA0"/>
    <w:rsid w:val="00251ABD"/>
    <w:rsid w:val="00264E9D"/>
    <w:rsid w:val="002744D6"/>
    <w:rsid w:val="00276064"/>
    <w:rsid w:val="002A260E"/>
    <w:rsid w:val="002A2B36"/>
    <w:rsid w:val="002E4846"/>
    <w:rsid w:val="002F1007"/>
    <w:rsid w:val="00320D20"/>
    <w:rsid w:val="00332B7E"/>
    <w:rsid w:val="00361811"/>
    <w:rsid w:val="00362305"/>
    <w:rsid w:val="00376BF0"/>
    <w:rsid w:val="00382152"/>
    <w:rsid w:val="00384761"/>
    <w:rsid w:val="003C3B89"/>
    <w:rsid w:val="003E039F"/>
    <w:rsid w:val="003F01AC"/>
    <w:rsid w:val="004058A4"/>
    <w:rsid w:val="0042255E"/>
    <w:rsid w:val="00425D80"/>
    <w:rsid w:val="00435F04"/>
    <w:rsid w:val="00493163"/>
    <w:rsid w:val="00495567"/>
    <w:rsid w:val="004B17FF"/>
    <w:rsid w:val="004B546F"/>
    <w:rsid w:val="004C5ECC"/>
    <w:rsid w:val="004F3DBB"/>
    <w:rsid w:val="005110AE"/>
    <w:rsid w:val="0054502E"/>
    <w:rsid w:val="005464B2"/>
    <w:rsid w:val="00547C0A"/>
    <w:rsid w:val="0056320E"/>
    <w:rsid w:val="0057622F"/>
    <w:rsid w:val="00585C18"/>
    <w:rsid w:val="0059118E"/>
    <w:rsid w:val="00595AF3"/>
    <w:rsid w:val="005B0969"/>
    <w:rsid w:val="005D4258"/>
    <w:rsid w:val="00610EED"/>
    <w:rsid w:val="00634464"/>
    <w:rsid w:val="00652306"/>
    <w:rsid w:val="00664F31"/>
    <w:rsid w:val="00677DBB"/>
    <w:rsid w:val="00680BB8"/>
    <w:rsid w:val="006907EA"/>
    <w:rsid w:val="006C1E38"/>
    <w:rsid w:val="006D0A68"/>
    <w:rsid w:val="006D4FC4"/>
    <w:rsid w:val="006E35D7"/>
    <w:rsid w:val="006E5FE8"/>
    <w:rsid w:val="006F78C3"/>
    <w:rsid w:val="00711886"/>
    <w:rsid w:val="007216A9"/>
    <w:rsid w:val="00731BE3"/>
    <w:rsid w:val="00741230"/>
    <w:rsid w:val="00744B8E"/>
    <w:rsid w:val="0075495E"/>
    <w:rsid w:val="00773B86"/>
    <w:rsid w:val="00783F47"/>
    <w:rsid w:val="007B0290"/>
    <w:rsid w:val="007C67B1"/>
    <w:rsid w:val="007D48A0"/>
    <w:rsid w:val="007D52F1"/>
    <w:rsid w:val="007D714D"/>
    <w:rsid w:val="008124A5"/>
    <w:rsid w:val="008273F0"/>
    <w:rsid w:val="00832371"/>
    <w:rsid w:val="00836663"/>
    <w:rsid w:val="008673DD"/>
    <w:rsid w:val="00870168"/>
    <w:rsid w:val="008D33E1"/>
    <w:rsid w:val="008E0FAB"/>
    <w:rsid w:val="008E1B2B"/>
    <w:rsid w:val="00901167"/>
    <w:rsid w:val="00910AB0"/>
    <w:rsid w:val="00923C18"/>
    <w:rsid w:val="0092717B"/>
    <w:rsid w:val="00932980"/>
    <w:rsid w:val="00935679"/>
    <w:rsid w:val="00953C4E"/>
    <w:rsid w:val="00966569"/>
    <w:rsid w:val="00994B35"/>
    <w:rsid w:val="009A75FB"/>
    <w:rsid w:val="009C2D66"/>
    <w:rsid w:val="009D2C16"/>
    <w:rsid w:val="009D4A0E"/>
    <w:rsid w:val="009D7A24"/>
    <w:rsid w:val="00A449B6"/>
    <w:rsid w:val="00A54E7B"/>
    <w:rsid w:val="00A71804"/>
    <w:rsid w:val="00A76972"/>
    <w:rsid w:val="00A96C33"/>
    <w:rsid w:val="00AB6ABE"/>
    <w:rsid w:val="00B00479"/>
    <w:rsid w:val="00B04D58"/>
    <w:rsid w:val="00B12FF7"/>
    <w:rsid w:val="00B36F06"/>
    <w:rsid w:val="00B422D7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2531E"/>
    <w:rsid w:val="00C33913"/>
    <w:rsid w:val="00C36ED2"/>
    <w:rsid w:val="00C37473"/>
    <w:rsid w:val="00C4656F"/>
    <w:rsid w:val="00C50F0A"/>
    <w:rsid w:val="00C512EA"/>
    <w:rsid w:val="00C67394"/>
    <w:rsid w:val="00C77E1D"/>
    <w:rsid w:val="00C87A6E"/>
    <w:rsid w:val="00C87B92"/>
    <w:rsid w:val="00CA0EF4"/>
    <w:rsid w:val="00CA0F7D"/>
    <w:rsid w:val="00CC6983"/>
    <w:rsid w:val="00CE6B89"/>
    <w:rsid w:val="00CF7C41"/>
    <w:rsid w:val="00D33934"/>
    <w:rsid w:val="00D34A68"/>
    <w:rsid w:val="00D424A3"/>
    <w:rsid w:val="00D52EC0"/>
    <w:rsid w:val="00D768E7"/>
    <w:rsid w:val="00D875C7"/>
    <w:rsid w:val="00D92058"/>
    <w:rsid w:val="00DA7293"/>
    <w:rsid w:val="00DC04FC"/>
    <w:rsid w:val="00DC23EC"/>
    <w:rsid w:val="00DD4842"/>
    <w:rsid w:val="00E25E0C"/>
    <w:rsid w:val="00E32819"/>
    <w:rsid w:val="00E3534E"/>
    <w:rsid w:val="00E42F41"/>
    <w:rsid w:val="00E445BD"/>
    <w:rsid w:val="00E66233"/>
    <w:rsid w:val="00E74533"/>
    <w:rsid w:val="00EB721E"/>
    <w:rsid w:val="00EE4EBF"/>
    <w:rsid w:val="00EF5F52"/>
    <w:rsid w:val="00F02A16"/>
    <w:rsid w:val="00F069B2"/>
    <w:rsid w:val="00F127C4"/>
    <w:rsid w:val="00F23652"/>
    <w:rsid w:val="00F2624A"/>
    <w:rsid w:val="00F26BA9"/>
    <w:rsid w:val="00F3083D"/>
    <w:rsid w:val="00F33062"/>
    <w:rsid w:val="00F362AE"/>
    <w:rsid w:val="00F3737E"/>
    <w:rsid w:val="00F50AC6"/>
    <w:rsid w:val="00F86927"/>
    <w:rsid w:val="00F94E5E"/>
    <w:rsid w:val="00FA6125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A68256E6.dotm</Template>
  <TotalTime>2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A1670</cp:lastModifiedBy>
  <cp:revision>3</cp:revision>
  <cp:lastPrinted>2015-10-29T08:36:00Z</cp:lastPrinted>
  <dcterms:created xsi:type="dcterms:W3CDTF">2018-02-21T09:08:00Z</dcterms:created>
  <dcterms:modified xsi:type="dcterms:W3CDTF">2018-02-21T14:21:00Z</dcterms:modified>
</cp:coreProperties>
</file>